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669" w:rsidRDefault="00A54669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>
        <w:rPr>
          <w:lang w:val="bg-BG"/>
        </w:rPr>
        <w:t xml:space="preserve">    </w:t>
      </w:r>
    </w:p>
    <w:p w:rsidR="00A54669" w:rsidRDefault="00A54669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  <w:lang w:val="bg-BG"/>
        </w:rPr>
        <w:tab/>
      </w:r>
      <w:r w:rsidRPr="001B2037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Образец  № 7</w:t>
      </w:r>
      <w:r w:rsidRPr="001B2037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</w:p>
    <w:p w:rsidR="00A54669" w:rsidRDefault="00A54669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54669" w:rsidRDefault="00A54669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54669" w:rsidRDefault="00A54669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54669" w:rsidRPr="00571CE5" w:rsidRDefault="00A54669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54669" w:rsidRDefault="00A54669" w:rsidP="009D6485">
      <w:pPr>
        <w:pStyle w:val="NormalWeb"/>
        <w:spacing w:after="0" w:line="240" w:lineRule="auto"/>
        <w:jc w:val="center"/>
        <w:rPr>
          <w:b/>
          <w:bCs/>
          <w:lang w:val="en-US"/>
        </w:rPr>
      </w:pPr>
      <w:r>
        <w:rPr>
          <w:b/>
          <w:bCs/>
        </w:rPr>
        <w:t>Д Е К Л А Р А Ц И Я</w:t>
      </w:r>
    </w:p>
    <w:p w:rsidR="00A54669" w:rsidRPr="00571CE5" w:rsidRDefault="00A54669" w:rsidP="009D6485">
      <w:pPr>
        <w:pStyle w:val="NormalWeb"/>
        <w:spacing w:after="0" w:line="240" w:lineRule="auto"/>
        <w:jc w:val="center"/>
        <w:rPr>
          <w:b/>
          <w:bCs/>
          <w:lang w:val="en-US"/>
        </w:rPr>
      </w:pPr>
    </w:p>
    <w:p w:rsidR="00A54669" w:rsidRPr="002F211F" w:rsidRDefault="00A54669" w:rsidP="009D6485">
      <w:pPr>
        <w:pStyle w:val="Style8"/>
        <w:widowControl/>
        <w:spacing w:after="120" w:line="240" w:lineRule="auto"/>
        <w:jc w:val="center"/>
        <w:rPr>
          <w:rFonts w:ascii="Times New Roman" w:hAnsi="Times New Roman" w:cs="Times New Roman"/>
          <w:b/>
          <w:bCs/>
          <w:lang w:val="bg-BG"/>
        </w:rPr>
      </w:pPr>
      <w:r w:rsidRPr="002F211F">
        <w:rPr>
          <w:rFonts w:ascii="Times New Roman" w:hAnsi="Times New Roman" w:cs="Times New Roman"/>
          <w:b/>
          <w:bCs/>
          <w:lang w:val="ru-RU"/>
        </w:rPr>
        <w:t xml:space="preserve">за  техническото оборудване, с което </w:t>
      </w:r>
      <w:r w:rsidRPr="002F211F">
        <w:rPr>
          <w:rFonts w:ascii="Times New Roman" w:hAnsi="Times New Roman" w:cs="Times New Roman"/>
          <w:b/>
          <w:bCs/>
          <w:lang w:val="bg-BG"/>
        </w:rPr>
        <w:t>разполага участника</w:t>
      </w:r>
    </w:p>
    <w:p w:rsidR="00A54669" w:rsidRDefault="00A54669" w:rsidP="009D6485">
      <w:pPr>
        <w:pStyle w:val="Style8"/>
        <w:widowControl/>
        <w:spacing w:after="120" w:line="240" w:lineRule="auto"/>
        <w:jc w:val="center"/>
        <w:rPr>
          <w:b/>
          <w:bCs/>
        </w:rPr>
      </w:pPr>
    </w:p>
    <w:p w:rsidR="00A54669" w:rsidRPr="00571CE5" w:rsidRDefault="00A54669" w:rsidP="009D6485">
      <w:pPr>
        <w:pStyle w:val="Style8"/>
        <w:widowControl/>
        <w:spacing w:after="120" w:line="240" w:lineRule="auto"/>
        <w:jc w:val="center"/>
        <w:rPr>
          <w:b/>
          <w:bCs/>
        </w:rPr>
      </w:pPr>
    </w:p>
    <w:p w:rsidR="00A54669" w:rsidRPr="00C32F35" w:rsidRDefault="00A54669" w:rsidP="009D6485">
      <w:pPr>
        <w:pStyle w:val="NormalWeb"/>
        <w:spacing w:after="0" w:line="240" w:lineRule="auto"/>
        <w:jc w:val="both"/>
        <w:rPr>
          <w:lang w:val="ru-RU"/>
        </w:rPr>
      </w:pPr>
      <w:r w:rsidRPr="00C32F35">
        <w:rPr>
          <w:lang w:val="ru-RU"/>
        </w:rPr>
        <w:t>Долупод</w:t>
      </w:r>
      <w:r>
        <w:rPr>
          <w:lang w:val="ru-RU"/>
        </w:rPr>
        <w:t>писаният /-ната/ ……………………………………</w:t>
      </w:r>
      <w:r w:rsidRPr="00C32F35">
        <w:rPr>
          <w:lang w:val="ru-RU"/>
        </w:rPr>
        <w:t>………</w:t>
      </w:r>
      <w:r w:rsidRPr="002F211F">
        <w:t>……</w:t>
      </w:r>
      <w:r w:rsidRPr="00C32F35">
        <w:rPr>
          <w:lang w:val="ru-RU"/>
        </w:rPr>
        <w:t>…</w:t>
      </w:r>
      <w:r w:rsidRPr="002F211F">
        <w:t>….</w:t>
      </w:r>
      <w:r w:rsidRPr="00C32F35">
        <w:rPr>
          <w:lang w:val="ru-RU"/>
        </w:rPr>
        <w:t>…………………,</w:t>
      </w:r>
    </w:p>
    <w:p w:rsidR="00A54669" w:rsidRPr="00C32F35" w:rsidRDefault="00A54669" w:rsidP="009D6485">
      <w:pPr>
        <w:pStyle w:val="NormalWeb"/>
        <w:spacing w:after="0" w:line="240" w:lineRule="auto"/>
        <w:jc w:val="both"/>
        <w:rPr>
          <w:lang w:val="ru-RU"/>
        </w:rPr>
      </w:pPr>
    </w:p>
    <w:p w:rsidR="00A54669" w:rsidRPr="002F211F" w:rsidRDefault="00A54669" w:rsidP="009D6485">
      <w:pPr>
        <w:pStyle w:val="NormalWeb"/>
        <w:spacing w:after="0" w:line="240" w:lineRule="auto"/>
        <w:jc w:val="both"/>
      </w:pPr>
      <w:r w:rsidRPr="00C32F35">
        <w:rPr>
          <w:lang w:val="ru-RU"/>
        </w:rPr>
        <w:t>в качеството си на ………………………………………</w:t>
      </w:r>
      <w:r w:rsidRPr="002F211F">
        <w:t>………………………….….</w:t>
      </w:r>
      <w:r w:rsidRPr="00C32F35">
        <w:rPr>
          <w:lang w:val="ru-RU"/>
        </w:rPr>
        <w:t xml:space="preserve">…………… </w:t>
      </w:r>
    </w:p>
    <w:p w:rsidR="00A54669" w:rsidRPr="009D6485" w:rsidRDefault="00A54669" w:rsidP="00741DA9">
      <w:pPr>
        <w:pStyle w:val="NormalWeb"/>
        <w:spacing w:after="0" w:line="240" w:lineRule="auto"/>
        <w:jc w:val="center"/>
        <w:rPr>
          <w:i/>
          <w:iCs/>
          <w:lang w:val="ru-RU"/>
        </w:rPr>
      </w:pPr>
      <w:r w:rsidRPr="009D6485">
        <w:rPr>
          <w:i/>
          <w:iCs/>
          <w:lang w:val="ru-RU"/>
        </w:rPr>
        <w:t>(посочете длъжността)</w:t>
      </w:r>
    </w:p>
    <w:p w:rsidR="00A54669" w:rsidRPr="00C32F35" w:rsidRDefault="00A54669" w:rsidP="009D6485">
      <w:pPr>
        <w:pStyle w:val="NormalWeb"/>
        <w:spacing w:after="0" w:line="240" w:lineRule="auto"/>
        <w:jc w:val="both"/>
        <w:rPr>
          <w:lang w:val="ru-RU"/>
        </w:rPr>
      </w:pPr>
    </w:p>
    <w:p w:rsidR="00A54669" w:rsidRPr="00C32F35" w:rsidRDefault="00A54669" w:rsidP="009D6485">
      <w:pPr>
        <w:pStyle w:val="NormalWeb"/>
        <w:spacing w:after="0" w:line="240" w:lineRule="auto"/>
        <w:jc w:val="both"/>
        <w:rPr>
          <w:lang w:val="ru-RU"/>
        </w:rPr>
      </w:pPr>
      <w:r w:rsidRPr="00C32F35">
        <w:rPr>
          <w:lang w:val="ru-RU"/>
        </w:rPr>
        <w:t>представляващ ……………………………………</w:t>
      </w:r>
      <w:r w:rsidRPr="002F211F">
        <w:t>……………………..</w:t>
      </w:r>
      <w:r w:rsidRPr="00C32F35">
        <w:rPr>
          <w:lang w:val="ru-RU"/>
        </w:rPr>
        <w:t>…</w:t>
      </w:r>
      <w:r w:rsidRPr="002F211F">
        <w:t>……….</w:t>
      </w:r>
      <w:r w:rsidRPr="00C32F35">
        <w:rPr>
          <w:lang w:val="ru-RU"/>
        </w:rPr>
        <w:t>………………</w:t>
      </w:r>
    </w:p>
    <w:p w:rsidR="00A54669" w:rsidRPr="002F211F" w:rsidRDefault="00A54669" w:rsidP="00741DA9">
      <w:pPr>
        <w:pStyle w:val="NormalWeb"/>
        <w:spacing w:after="0" w:line="240" w:lineRule="auto"/>
        <w:jc w:val="center"/>
        <w:rPr>
          <w:i/>
          <w:iCs/>
        </w:rPr>
      </w:pPr>
      <w:r w:rsidRPr="009D6485">
        <w:rPr>
          <w:i/>
          <w:iCs/>
        </w:rPr>
        <w:t>/наименование на участника/</w:t>
      </w:r>
    </w:p>
    <w:p w:rsidR="00A54669" w:rsidRPr="002F211F" w:rsidRDefault="00A54669" w:rsidP="009D6485">
      <w:pPr>
        <w:pStyle w:val="NormalWeb"/>
        <w:spacing w:after="0" w:line="240" w:lineRule="auto"/>
        <w:jc w:val="both"/>
        <w:rPr>
          <w:i/>
          <w:iCs/>
        </w:rPr>
      </w:pPr>
    </w:p>
    <w:p w:rsidR="00A54669" w:rsidRPr="00D2528B" w:rsidRDefault="00A54669" w:rsidP="00D2528B">
      <w:pPr>
        <w:jc w:val="both"/>
        <w:rPr>
          <w:rFonts w:ascii="Times New Roman" w:hAnsi="Times New Roman" w:cs="Times New Roman"/>
          <w:sz w:val="24"/>
          <w:szCs w:val="24"/>
        </w:rPr>
      </w:pPr>
      <w:r w:rsidRPr="00D2528B">
        <w:rPr>
          <w:rFonts w:ascii="Times New Roman" w:hAnsi="Times New Roman" w:cs="Times New Roman"/>
          <w:sz w:val="24"/>
          <w:szCs w:val="24"/>
        </w:rPr>
        <w:t xml:space="preserve">с ЕИК ……………………… като участник в обществена поръчка с предмет: </w:t>
      </w:r>
      <w:r w:rsidRPr="00D2528B">
        <w:rPr>
          <w:rFonts w:ascii="Times New Roman" w:hAnsi="Times New Roman" w:cs="Times New Roman"/>
          <w:sz w:val="24"/>
          <w:szCs w:val="24"/>
          <w:lang w:val="bg-BG"/>
        </w:rPr>
        <w:t>„Основен ремонт на улица „Братя Миладинови” гр. Искър, от ОК-123 до ОК-290”</w:t>
      </w:r>
    </w:p>
    <w:p w:rsidR="00A54669" w:rsidRPr="00AB42A1" w:rsidRDefault="00A54669" w:rsidP="009D64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4669" w:rsidRPr="00C32F35" w:rsidRDefault="00A54669" w:rsidP="009D648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32F35">
        <w:rPr>
          <w:rFonts w:ascii="Times New Roman" w:hAnsi="Times New Roman" w:cs="Times New Roman"/>
          <w:b/>
          <w:bCs/>
          <w:sz w:val="24"/>
          <w:szCs w:val="24"/>
          <w:lang w:val="ru-RU"/>
        </w:rPr>
        <w:t>ДЕКЛАРИРАМ</w:t>
      </w:r>
      <w:r w:rsidRPr="00C32F3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54669" w:rsidRDefault="00A54669" w:rsidP="009D6485">
      <w:pPr>
        <w:pStyle w:val="NormalWeb"/>
        <w:numPr>
          <w:ilvl w:val="0"/>
          <w:numId w:val="1"/>
        </w:numPr>
        <w:spacing w:after="0" w:line="240" w:lineRule="auto"/>
        <w:jc w:val="both"/>
      </w:pPr>
      <w:r>
        <w:rPr>
          <w:lang w:val="ru-RU"/>
        </w:rPr>
        <w:t>За изпълнението на обществена поръчка ще използвам следната техника</w:t>
      </w:r>
      <w:r>
        <w:t>:</w:t>
      </w:r>
    </w:p>
    <w:p w:rsidR="00A54669" w:rsidRDefault="00A54669" w:rsidP="009D6485">
      <w:pPr>
        <w:pStyle w:val="NormalWeb"/>
        <w:spacing w:after="0" w:line="240" w:lineRule="auto"/>
        <w:ind w:left="360"/>
        <w:jc w:val="both"/>
        <w:rPr>
          <w:lang w:val="ru-RU"/>
        </w:rPr>
      </w:pP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"/>
        <w:gridCol w:w="3495"/>
        <w:gridCol w:w="2274"/>
        <w:gridCol w:w="1904"/>
        <w:gridCol w:w="997"/>
      </w:tblGrid>
      <w:tr w:rsidR="00A54669">
        <w:trPr>
          <w:jc w:val="center"/>
        </w:trPr>
        <w:tc>
          <w:tcPr>
            <w:tcW w:w="805" w:type="dxa"/>
          </w:tcPr>
          <w:p w:rsidR="00A54669" w:rsidRPr="006A4AE8" w:rsidRDefault="00A54669" w:rsidP="00640C80">
            <w:pPr>
              <w:pStyle w:val="BodyTextIndent"/>
              <w:spacing w:after="0"/>
              <w:ind w:left="-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AE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95" w:type="dxa"/>
          </w:tcPr>
          <w:p w:rsidR="00A54669" w:rsidRPr="006A4AE8" w:rsidRDefault="00A54669" w:rsidP="00640C80">
            <w:pPr>
              <w:pStyle w:val="BodyTextIndent"/>
              <w:spacing w:after="0"/>
              <w:ind w:left="-1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AE8">
              <w:rPr>
                <w:rFonts w:ascii="Times New Roman" w:hAnsi="Times New Roman"/>
                <w:sz w:val="24"/>
                <w:szCs w:val="24"/>
              </w:rPr>
              <w:t>Вид, марка</w:t>
            </w:r>
          </w:p>
        </w:tc>
        <w:tc>
          <w:tcPr>
            <w:tcW w:w="2274" w:type="dxa"/>
          </w:tcPr>
          <w:p w:rsidR="00A54669" w:rsidRDefault="00A54669" w:rsidP="00640C80">
            <w:pPr>
              <w:pStyle w:val="NormalWeb"/>
              <w:spacing w:after="0" w:line="240" w:lineRule="auto"/>
              <w:jc w:val="center"/>
              <w:rPr>
                <w:lang w:val="en-US"/>
              </w:rPr>
            </w:pPr>
            <w:r>
              <w:t>Регистрационен</w:t>
            </w:r>
            <w:r>
              <w:rPr>
                <w:lang w:val="en-US"/>
              </w:rPr>
              <w:t xml:space="preserve"> </w:t>
            </w:r>
            <w:r>
              <w:t xml:space="preserve">№; </w:t>
            </w:r>
          </w:p>
          <w:p w:rsidR="00A54669" w:rsidRDefault="00A54669" w:rsidP="00640C8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Инвентарен № на ДМА</w:t>
            </w:r>
          </w:p>
          <w:p w:rsidR="00A54669" w:rsidRDefault="00A54669" w:rsidP="00640C8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договор</w:t>
            </w:r>
          </w:p>
          <w:p w:rsidR="00A54669" w:rsidRDefault="00A54669" w:rsidP="00640C8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наем</w:t>
            </w:r>
          </w:p>
          <w:p w:rsidR="00A54669" w:rsidRDefault="00A54669" w:rsidP="00640C80">
            <w:pPr>
              <w:pStyle w:val="NormalWeb"/>
              <w:spacing w:after="0" w:line="240" w:lineRule="auto"/>
              <w:jc w:val="center"/>
              <w:rPr>
                <w:lang w:val="en-US"/>
              </w:rPr>
            </w:pPr>
            <w:r>
              <w:t>№</w:t>
            </w:r>
            <w:r>
              <w:rPr>
                <w:lang w:val="en-US"/>
              </w:rPr>
              <w:t xml:space="preserve"> </w:t>
            </w:r>
            <w:r>
              <w:t>/</w:t>
            </w:r>
            <w:r>
              <w:rPr>
                <w:lang w:val="en-US"/>
              </w:rPr>
              <w:t xml:space="preserve"> </w:t>
            </w:r>
            <w:r>
              <w:t>дата</w:t>
            </w:r>
          </w:p>
        </w:tc>
        <w:tc>
          <w:tcPr>
            <w:tcW w:w="1904" w:type="dxa"/>
          </w:tcPr>
          <w:p w:rsidR="00A54669" w:rsidRPr="006A4AE8" w:rsidRDefault="00A54669" w:rsidP="00640C80">
            <w:pPr>
              <w:pStyle w:val="BodyTextIndent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AE8">
              <w:rPr>
                <w:rFonts w:ascii="Times New Roman" w:hAnsi="Times New Roman"/>
                <w:sz w:val="24"/>
                <w:szCs w:val="24"/>
              </w:rPr>
              <w:t>Собствена/наета</w:t>
            </w:r>
          </w:p>
        </w:tc>
        <w:tc>
          <w:tcPr>
            <w:tcW w:w="997" w:type="dxa"/>
          </w:tcPr>
          <w:p w:rsidR="00A54669" w:rsidRPr="006A4AE8" w:rsidRDefault="00A54669" w:rsidP="00640C80">
            <w:pPr>
              <w:pStyle w:val="BodyTextIndent"/>
              <w:spacing w:after="0"/>
              <w:ind w:left="-65" w:right="-180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AE8">
              <w:rPr>
                <w:rFonts w:ascii="Times New Roman" w:hAnsi="Times New Roman"/>
                <w:sz w:val="24"/>
                <w:szCs w:val="24"/>
              </w:rPr>
              <w:t>Брой</w:t>
            </w:r>
          </w:p>
        </w:tc>
      </w:tr>
      <w:tr w:rsidR="00A54669">
        <w:trPr>
          <w:jc w:val="center"/>
        </w:trPr>
        <w:tc>
          <w:tcPr>
            <w:tcW w:w="805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</w:pPr>
            <w:r>
              <w:t>1.</w:t>
            </w:r>
          </w:p>
        </w:tc>
        <w:tc>
          <w:tcPr>
            <w:tcW w:w="3495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A54669">
        <w:trPr>
          <w:jc w:val="center"/>
        </w:trPr>
        <w:tc>
          <w:tcPr>
            <w:tcW w:w="805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</w:pPr>
            <w:r>
              <w:t>2.</w:t>
            </w:r>
          </w:p>
        </w:tc>
        <w:tc>
          <w:tcPr>
            <w:tcW w:w="3495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A54669">
        <w:trPr>
          <w:jc w:val="center"/>
        </w:trPr>
        <w:tc>
          <w:tcPr>
            <w:tcW w:w="805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</w:pPr>
            <w:r>
              <w:t>3.</w:t>
            </w:r>
          </w:p>
        </w:tc>
        <w:tc>
          <w:tcPr>
            <w:tcW w:w="3495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A54669">
        <w:trPr>
          <w:jc w:val="center"/>
        </w:trPr>
        <w:tc>
          <w:tcPr>
            <w:tcW w:w="805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</w:pPr>
            <w:r>
              <w:t>4.</w:t>
            </w:r>
          </w:p>
        </w:tc>
        <w:tc>
          <w:tcPr>
            <w:tcW w:w="3495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A54669">
        <w:trPr>
          <w:jc w:val="center"/>
        </w:trPr>
        <w:tc>
          <w:tcPr>
            <w:tcW w:w="805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</w:pPr>
            <w:r>
              <w:t>5.</w:t>
            </w:r>
          </w:p>
        </w:tc>
        <w:tc>
          <w:tcPr>
            <w:tcW w:w="3495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A54669">
        <w:trPr>
          <w:jc w:val="center"/>
        </w:trPr>
        <w:tc>
          <w:tcPr>
            <w:tcW w:w="805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</w:pPr>
            <w:r>
              <w:t>6.</w:t>
            </w:r>
          </w:p>
        </w:tc>
        <w:tc>
          <w:tcPr>
            <w:tcW w:w="3495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A54669">
        <w:trPr>
          <w:jc w:val="center"/>
        </w:trPr>
        <w:tc>
          <w:tcPr>
            <w:tcW w:w="805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</w:pPr>
            <w:r>
              <w:t>7.</w:t>
            </w:r>
          </w:p>
        </w:tc>
        <w:tc>
          <w:tcPr>
            <w:tcW w:w="3495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A54669">
        <w:trPr>
          <w:jc w:val="center"/>
        </w:trPr>
        <w:tc>
          <w:tcPr>
            <w:tcW w:w="805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3495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A54669" w:rsidRDefault="00A54669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</w:tbl>
    <w:p w:rsidR="00A54669" w:rsidRDefault="00A54669" w:rsidP="009D6485">
      <w:pPr>
        <w:pStyle w:val="NormalWeb"/>
        <w:spacing w:after="0" w:line="240" w:lineRule="auto"/>
        <w:jc w:val="both"/>
      </w:pPr>
    </w:p>
    <w:p w:rsidR="00A54669" w:rsidRDefault="00A54669" w:rsidP="009D6485">
      <w:pPr>
        <w:pStyle w:val="NormalWeb"/>
        <w:spacing w:after="0" w:line="240" w:lineRule="auto"/>
        <w:ind w:left="180"/>
        <w:jc w:val="both"/>
      </w:pPr>
      <w:r>
        <w:t>2. С настоящата декларирам, че предложените МПС за изпълнение на настоящата обществена поръчка, работят в съответствие с всички действащи закони и подзаконови нормативни актове.</w:t>
      </w:r>
    </w:p>
    <w:p w:rsidR="00A54669" w:rsidRDefault="00A54669" w:rsidP="009D6485">
      <w:pPr>
        <w:pStyle w:val="NormalWeb"/>
        <w:spacing w:after="0" w:line="240" w:lineRule="auto"/>
        <w:jc w:val="both"/>
        <w:rPr>
          <w:lang w:val="ru-RU"/>
        </w:rPr>
      </w:pPr>
      <w:r>
        <w:rPr>
          <w:lang w:val="ru-RU"/>
        </w:rPr>
        <w:tab/>
      </w:r>
    </w:p>
    <w:p w:rsidR="00A54669" w:rsidRPr="002F211F" w:rsidRDefault="00A54669" w:rsidP="009D6485">
      <w:pPr>
        <w:spacing w:after="0"/>
        <w:ind w:left="180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2F211F">
        <w:rPr>
          <w:rFonts w:ascii="Times New Roman" w:hAnsi="Times New Roman" w:cs="Times New Roman"/>
          <w:i/>
          <w:iCs/>
          <w:sz w:val="24"/>
          <w:szCs w:val="24"/>
          <w:u w:val="single"/>
          <w:lang w:val="ru-RU"/>
        </w:rPr>
        <w:t>Приложе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  <w:lang w:val="ru-RU"/>
        </w:rPr>
        <w:t>ния: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Копия на свидетелствата за регистрация на МПС</w:t>
      </w:r>
      <w:r w:rsidRPr="002F211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и/или инвентарни книги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, договори за покупко-продажба / лизинг /</w:t>
      </w:r>
      <w:r w:rsidRPr="002F211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договори за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2F211F">
        <w:rPr>
          <w:rFonts w:ascii="Times New Roman" w:hAnsi="Times New Roman" w:cs="Times New Roman"/>
          <w:i/>
          <w:iCs/>
          <w:sz w:val="24"/>
          <w:szCs w:val="24"/>
          <w:lang w:val="ru-RU"/>
        </w:rPr>
        <w:t>наем / декларации от трети лица за предоставяне на техника.</w:t>
      </w:r>
    </w:p>
    <w:p w:rsidR="00A54669" w:rsidRDefault="00A54669" w:rsidP="009D6485">
      <w:pPr>
        <w:pStyle w:val="NormalWeb"/>
        <w:spacing w:after="0" w:line="240" w:lineRule="auto"/>
        <w:ind w:firstLine="708"/>
        <w:jc w:val="both"/>
        <w:rPr>
          <w:b/>
          <w:bCs/>
          <w:lang w:val="en-US"/>
        </w:rPr>
      </w:pPr>
    </w:p>
    <w:p w:rsidR="00A54669" w:rsidRPr="00B6795B" w:rsidRDefault="00A54669" w:rsidP="009D6485">
      <w:pPr>
        <w:pStyle w:val="NormalWeb"/>
        <w:spacing w:after="0" w:line="240" w:lineRule="auto"/>
        <w:ind w:firstLine="708"/>
        <w:jc w:val="both"/>
        <w:rPr>
          <w:b/>
          <w:bCs/>
          <w:lang w:val="en-US"/>
        </w:rPr>
      </w:pPr>
    </w:p>
    <w:p w:rsidR="00A54669" w:rsidRDefault="00A54669" w:rsidP="009D6485">
      <w:pPr>
        <w:pStyle w:val="NormalWeb"/>
        <w:spacing w:after="0" w:line="240" w:lineRule="auto"/>
        <w:ind w:firstLine="708"/>
        <w:jc w:val="both"/>
        <w:rPr>
          <w:b/>
          <w:bCs/>
        </w:rPr>
      </w:pPr>
      <w:r>
        <w:rPr>
          <w:b/>
          <w:bCs/>
        </w:rPr>
        <w:t>Известна ми е отговорността по чл. 313 от Наказателния кодекс за посочване на неверни данни.</w:t>
      </w:r>
    </w:p>
    <w:p w:rsidR="00A54669" w:rsidRDefault="00A54669" w:rsidP="009D6485">
      <w:pPr>
        <w:pStyle w:val="NormalWeb"/>
        <w:spacing w:after="0" w:line="240" w:lineRule="auto"/>
        <w:jc w:val="both"/>
        <w:rPr>
          <w:lang w:val="ru-RU"/>
        </w:rPr>
      </w:pPr>
      <w:r>
        <w:rPr>
          <w:lang w:val="ru-RU"/>
        </w:rPr>
        <w:t xml:space="preserve"> </w:t>
      </w:r>
    </w:p>
    <w:p w:rsidR="00A54669" w:rsidRDefault="00A54669" w:rsidP="009D6485">
      <w:pPr>
        <w:pStyle w:val="NormalWeb"/>
        <w:spacing w:after="0" w:line="240" w:lineRule="auto"/>
        <w:jc w:val="both"/>
        <w:rPr>
          <w:lang w:val="en-US"/>
        </w:rPr>
      </w:pPr>
    </w:p>
    <w:p w:rsidR="00A54669" w:rsidRPr="00B6795B" w:rsidRDefault="00A54669" w:rsidP="009D6485">
      <w:pPr>
        <w:pStyle w:val="NormalWeb"/>
        <w:spacing w:after="0" w:line="240" w:lineRule="auto"/>
        <w:jc w:val="both"/>
        <w:rPr>
          <w:lang w:val="en-US"/>
        </w:rPr>
      </w:pPr>
      <w:bookmarkStart w:id="0" w:name="_GoBack"/>
      <w:bookmarkEnd w:id="0"/>
    </w:p>
    <w:p w:rsidR="00A54669" w:rsidRDefault="00A54669" w:rsidP="009D6485">
      <w:pPr>
        <w:pStyle w:val="NormalWeb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Дата: ..............................                                     </w:t>
      </w:r>
      <w:r>
        <w:rPr>
          <w:b/>
          <w:bCs/>
          <w:lang w:val="ru-RU"/>
        </w:rPr>
        <w:tab/>
        <w:t xml:space="preserve">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  Декларатор: ................................</w:t>
      </w:r>
    </w:p>
    <w:p w:rsidR="00A54669" w:rsidRPr="00090BBD" w:rsidRDefault="00A54669" w:rsidP="009D6485">
      <w:pPr>
        <w:pStyle w:val="NormalWeb"/>
        <w:spacing w:after="0" w:line="240" w:lineRule="auto"/>
        <w:jc w:val="both"/>
        <w:rPr>
          <w:i/>
          <w:iCs/>
        </w:rPr>
      </w:pPr>
      <w:r>
        <w:t xml:space="preserve">                                                                                          </w:t>
      </w:r>
      <w:r w:rsidRPr="002F211F">
        <w:tab/>
      </w:r>
      <w:r>
        <w:t xml:space="preserve">      </w:t>
      </w:r>
      <w:r w:rsidRPr="002F211F">
        <w:tab/>
      </w:r>
      <w:r>
        <w:t xml:space="preserve">     </w:t>
      </w:r>
      <w:r>
        <w:rPr>
          <w:lang w:val="ru-RU"/>
        </w:rPr>
        <w:tab/>
      </w:r>
      <w:r w:rsidRPr="00090BBD">
        <w:rPr>
          <w:i/>
          <w:iCs/>
        </w:rPr>
        <w:t xml:space="preserve">     /подпис и печат/</w:t>
      </w:r>
    </w:p>
    <w:p w:rsidR="00A54669" w:rsidRDefault="00A54669" w:rsidP="009D64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bg-BG"/>
        </w:rPr>
      </w:pPr>
    </w:p>
    <w:p w:rsidR="00A54669" w:rsidRDefault="00A54669" w:rsidP="009D64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bg-BG"/>
        </w:rPr>
      </w:pPr>
    </w:p>
    <w:sectPr w:rsidR="00A54669" w:rsidSect="00C76AD0">
      <w:headerReference w:type="default" r:id="rId7"/>
      <w:pgSz w:w="12240" w:h="15840"/>
      <w:pgMar w:top="960" w:right="1080" w:bottom="709" w:left="1440" w:header="708" w:footer="4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669" w:rsidRDefault="00A54669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54669" w:rsidRDefault="00A54669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669" w:rsidRDefault="00A54669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54669" w:rsidRDefault="00A54669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669" w:rsidRDefault="00A54669">
    <w:pPr>
      <w:rPr>
        <w:rFonts w:cs="Times New Roman"/>
      </w:rPr>
    </w:pPr>
  </w:p>
  <w:p w:rsidR="00A54669" w:rsidRDefault="00A54669">
    <w:pPr>
      <w:rPr>
        <w:rFonts w:cs="Times New Roman"/>
      </w:rPr>
    </w:pPr>
  </w:p>
  <w:tbl>
    <w:tblPr>
      <w:tblpPr w:leftFromText="180" w:rightFromText="180" w:horzAnchor="margin" w:tblpY="-527"/>
      <w:tblW w:w="9645" w:type="dxa"/>
      <w:tblCellSpacing w:w="0" w:type="dxa"/>
      <w:tblLayout w:type="fixed"/>
      <w:tblCellMar>
        <w:left w:w="0" w:type="dxa"/>
        <w:right w:w="0" w:type="dxa"/>
      </w:tblCellMar>
      <w:tblLook w:val="0000"/>
    </w:tblPr>
    <w:tblGrid>
      <w:gridCol w:w="9645"/>
    </w:tblGrid>
    <w:tr w:rsidR="00A54669" w:rsidRPr="00057085">
      <w:trPr>
        <w:tblCellSpacing w:w="0" w:type="dxa"/>
      </w:trPr>
      <w:tc>
        <w:tcPr>
          <w:tcW w:w="9645" w:type="dxa"/>
        </w:tcPr>
        <w:p w:rsidR="00A54669" w:rsidRPr="002F211F" w:rsidRDefault="00A54669" w:rsidP="00355DC5">
          <w:pPr>
            <w:jc w:val="center"/>
            <w:rPr>
              <w:rFonts w:cs="Times New Roman"/>
              <w:lang w:val="bg-BG"/>
            </w:rPr>
          </w:pPr>
        </w:p>
      </w:tc>
    </w:tr>
    <w:tr w:rsidR="00A54669" w:rsidRPr="00057085">
      <w:trPr>
        <w:tblCellSpacing w:w="0" w:type="dxa"/>
      </w:trPr>
      <w:tc>
        <w:tcPr>
          <w:tcW w:w="9645" w:type="dxa"/>
        </w:tcPr>
        <w:p w:rsidR="00A54669" w:rsidRPr="00D2528B" w:rsidRDefault="00A54669" w:rsidP="00D2528B">
          <w:pPr>
            <w:ind w:firstLine="709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D2528B">
            <w:rPr>
              <w:rFonts w:ascii="Times New Roman" w:hAnsi="Times New Roman" w:cs="Times New Roman"/>
              <w:sz w:val="24"/>
              <w:szCs w:val="24"/>
            </w:rPr>
            <w:t xml:space="preserve">Открита процедура за възлагане на обществена поръчка с предмет: </w:t>
          </w:r>
          <w:r w:rsidRPr="00D2528B">
            <w:rPr>
              <w:rFonts w:ascii="Times New Roman" w:hAnsi="Times New Roman" w:cs="Times New Roman"/>
              <w:sz w:val="24"/>
              <w:szCs w:val="24"/>
              <w:lang w:val="bg-BG"/>
            </w:rPr>
            <w:t>„Основен ремонт на улица „Братя Миладинови” гр. Искър, от ОК-123 до ОК-290”</w:t>
          </w:r>
        </w:p>
        <w:p w:rsidR="00A54669" w:rsidRPr="00BF05E2" w:rsidRDefault="00A54669" w:rsidP="009F1F7C">
          <w:pPr>
            <w:pStyle w:val="Header"/>
            <w:jc w:val="center"/>
          </w:pPr>
        </w:p>
        <w:p w:rsidR="00A54669" w:rsidRPr="00F368BA" w:rsidRDefault="00A54669" w:rsidP="00355DC5">
          <w:pPr>
            <w:jc w:val="center"/>
            <w:rPr>
              <w:rStyle w:val="5pt"/>
              <w:rFonts w:cs="Arial"/>
              <w:b w:val="0"/>
              <w:color w:val="000000"/>
              <w:szCs w:val="10"/>
              <w:lang w:eastAsia="ru-RU"/>
            </w:rPr>
          </w:pPr>
        </w:p>
      </w:tc>
    </w:tr>
  </w:tbl>
  <w:p w:rsidR="00A54669" w:rsidRDefault="00A5466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A0F31"/>
    <w:multiLevelType w:val="hybridMultilevel"/>
    <w:tmpl w:val="F2A8B05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57085"/>
    <w:rsid w:val="0006058B"/>
    <w:rsid w:val="00071032"/>
    <w:rsid w:val="000845E6"/>
    <w:rsid w:val="00090BBD"/>
    <w:rsid w:val="00144BF2"/>
    <w:rsid w:val="001A7612"/>
    <w:rsid w:val="001B2037"/>
    <w:rsid w:val="001D2D10"/>
    <w:rsid w:val="001E295B"/>
    <w:rsid w:val="00255FE0"/>
    <w:rsid w:val="00275187"/>
    <w:rsid w:val="002F0894"/>
    <w:rsid w:val="002F211F"/>
    <w:rsid w:val="00302DFD"/>
    <w:rsid w:val="00321D98"/>
    <w:rsid w:val="00355DC5"/>
    <w:rsid w:val="003A3ED8"/>
    <w:rsid w:val="003D583D"/>
    <w:rsid w:val="003F0789"/>
    <w:rsid w:val="003F46BF"/>
    <w:rsid w:val="00402E5C"/>
    <w:rsid w:val="0040752D"/>
    <w:rsid w:val="00412D2C"/>
    <w:rsid w:val="00440FA0"/>
    <w:rsid w:val="00460654"/>
    <w:rsid w:val="0048738E"/>
    <w:rsid w:val="004B379B"/>
    <w:rsid w:val="004C1896"/>
    <w:rsid w:val="004C2DC7"/>
    <w:rsid w:val="004D0BC1"/>
    <w:rsid w:val="004D1211"/>
    <w:rsid w:val="004E745B"/>
    <w:rsid w:val="005127CF"/>
    <w:rsid w:val="00522C43"/>
    <w:rsid w:val="00525117"/>
    <w:rsid w:val="005439ED"/>
    <w:rsid w:val="00571CE5"/>
    <w:rsid w:val="00597ABF"/>
    <w:rsid w:val="005A47D5"/>
    <w:rsid w:val="005A7D0D"/>
    <w:rsid w:val="005F23A6"/>
    <w:rsid w:val="0061604D"/>
    <w:rsid w:val="006248AF"/>
    <w:rsid w:val="00640C80"/>
    <w:rsid w:val="0069215F"/>
    <w:rsid w:val="006A4AE8"/>
    <w:rsid w:val="006E53AE"/>
    <w:rsid w:val="00710C5B"/>
    <w:rsid w:val="00711E25"/>
    <w:rsid w:val="00741DA9"/>
    <w:rsid w:val="00745AB1"/>
    <w:rsid w:val="007D76E8"/>
    <w:rsid w:val="007F153C"/>
    <w:rsid w:val="007F5A19"/>
    <w:rsid w:val="00811700"/>
    <w:rsid w:val="008514E6"/>
    <w:rsid w:val="008A4993"/>
    <w:rsid w:val="00914CF4"/>
    <w:rsid w:val="00957D64"/>
    <w:rsid w:val="009A65CA"/>
    <w:rsid w:val="009B4FE2"/>
    <w:rsid w:val="009D6485"/>
    <w:rsid w:val="009F1F7C"/>
    <w:rsid w:val="00A35349"/>
    <w:rsid w:val="00A528F5"/>
    <w:rsid w:val="00A54669"/>
    <w:rsid w:val="00A55F0D"/>
    <w:rsid w:val="00A80C4A"/>
    <w:rsid w:val="00A83BF8"/>
    <w:rsid w:val="00A95ECC"/>
    <w:rsid w:val="00AB0087"/>
    <w:rsid w:val="00AB42A1"/>
    <w:rsid w:val="00AC2244"/>
    <w:rsid w:val="00AD1F9B"/>
    <w:rsid w:val="00AF3D7B"/>
    <w:rsid w:val="00AF5772"/>
    <w:rsid w:val="00B007BE"/>
    <w:rsid w:val="00B2123D"/>
    <w:rsid w:val="00B25DC9"/>
    <w:rsid w:val="00B6795B"/>
    <w:rsid w:val="00BF05E2"/>
    <w:rsid w:val="00C14B4F"/>
    <w:rsid w:val="00C22400"/>
    <w:rsid w:val="00C32F35"/>
    <w:rsid w:val="00C43B73"/>
    <w:rsid w:val="00C53BD2"/>
    <w:rsid w:val="00C76AD0"/>
    <w:rsid w:val="00CA5AFC"/>
    <w:rsid w:val="00CD0010"/>
    <w:rsid w:val="00CD1E99"/>
    <w:rsid w:val="00D12EE9"/>
    <w:rsid w:val="00D2528B"/>
    <w:rsid w:val="00D46235"/>
    <w:rsid w:val="00D77DF0"/>
    <w:rsid w:val="00D958B7"/>
    <w:rsid w:val="00DC709F"/>
    <w:rsid w:val="00DE2249"/>
    <w:rsid w:val="00DF7C0B"/>
    <w:rsid w:val="00E00324"/>
    <w:rsid w:val="00E60DD3"/>
    <w:rsid w:val="00EB24EB"/>
    <w:rsid w:val="00EE65B9"/>
    <w:rsid w:val="00EF554A"/>
    <w:rsid w:val="00EF60BF"/>
    <w:rsid w:val="00F03542"/>
    <w:rsid w:val="00F13A9C"/>
    <w:rsid w:val="00F34D6A"/>
    <w:rsid w:val="00F368BA"/>
    <w:rsid w:val="00F63B80"/>
    <w:rsid w:val="00F96FAB"/>
    <w:rsid w:val="00FA724F"/>
    <w:rsid w:val="00FB0607"/>
    <w:rsid w:val="00FE34E7"/>
    <w:rsid w:val="00FE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0654"/>
    <w:rPr>
      <w:rFonts w:eastAsia="Times New Roman"/>
    </w:rPr>
  </w:style>
  <w:style w:type="paragraph" w:styleId="Footer">
    <w:name w:val="footer"/>
    <w:basedOn w:val="Normal"/>
    <w:link w:val="Foot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0654"/>
    <w:rPr>
      <w:rFonts w:eastAsia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paragraph" w:styleId="NormalWeb">
    <w:name w:val="Normal (Web)"/>
    <w:basedOn w:val="Normal"/>
    <w:uiPriority w:val="99"/>
    <w:rsid w:val="009D6485"/>
    <w:rPr>
      <w:rFonts w:ascii="Times New Roman" w:hAnsi="Times New Roman" w:cs="Times New Roman"/>
      <w:sz w:val="24"/>
      <w:szCs w:val="24"/>
      <w:lang w:val="bg-BG"/>
    </w:rPr>
  </w:style>
  <w:style w:type="paragraph" w:styleId="BodyTextIndent">
    <w:name w:val="Body Text Indent"/>
    <w:basedOn w:val="Normal"/>
    <w:link w:val="BodyTextIndentChar"/>
    <w:uiPriority w:val="99"/>
    <w:rsid w:val="009D6485"/>
    <w:pPr>
      <w:spacing w:after="120" w:line="240" w:lineRule="auto"/>
      <w:ind w:left="360"/>
    </w:pPr>
    <w:rPr>
      <w:rFonts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F3D7B"/>
    <w:rPr>
      <w:rFonts w:eastAsia="Times New Roman"/>
      <w:lang w:val="en-US" w:eastAsia="en-US"/>
    </w:rPr>
  </w:style>
  <w:style w:type="paragraph" w:customStyle="1" w:styleId="Style8">
    <w:name w:val="Style8"/>
    <w:basedOn w:val="Normal"/>
    <w:uiPriority w:val="99"/>
    <w:rsid w:val="009D6485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Calibri"/>
      <w:sz w:val="24"/>
      <w:szCs w:val="24"/>
    </w:rPr>
  </w:style>
  <w:style w:type="character" w:customStyle="1" w:styleId="CharChar4">
    <w:name w:val="Char Char4"/>
    <w:uiPriority w:val="99"/>
    <w:rsid w:val="00FA724F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FA724F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2F211F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character" w:customStyle="1" w:styleId="CharChar">
    <w:name w:val="Char Char"/>
    <w:uiPriority w:val="99"/>
    <w:rsid w:val="002F211F"/>
    <w:rPr>
      <w:sz w:val="24"/>
    </w:rPr>
  </w:style>
  <w:style w:type="paragraph" w:customStyle="1" w:styleId="Style">
    <w:name w:val="Style"/>
    <w:uiPriority w:val="99"/>
    <w:rsid w:val="002F211F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character" w:customStyle="1" w:styleId="CharChar41">
    <w:name w:val="Char Char41"/>
    <w:uiPriority w:val="99"/>
    <w:rsid w:val="009F1F7C"/>
    <w:rPr>
      <w:sz w:val="24"/>
    </w:rPr>
  </w:style>
  <w:style w:type="paragraph" w:customStyle="1" w:styleId="Char1">
    <w:name w:val="Char1"/>
    <w:basedOn w:val="Normal"/>
    <w:uiPriority w:val="99"/>
    <w:rsid w:val="009F1F7C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11">
    <w:name w:val="Char11"/>
    <w:basedOn w:val="Normal"/>
    <w:uiPriority w:val="99"/>
    <w:rsid w:val="00D2528B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214</Words>
  <Characters>1223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staroselci</dc:creator>
  <cp:keywords/>
  <dc:description/>
  <cp:lastModifiedBy>ISKAR 7</cp:lastModifiedBy>
  <cp:revision>21</cp:revision>
  <dcterms:created xsi:type="dcterms:W3CDTF">2015-04-07T09:06:00Z</dcterms:created>
  <dcterms:modified xsi:type="dcterms:W3CDTF">2015-11-16T15:15:00Z</dcterms:modified>
</cp:coreProperties>
</file>